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4F9" w:rsidRDefault="008944F9" w:rsidP="008944F9">
      <w:pPr>
        <w:pStyle w:val="NoSpacing"/>
      </w:pPr>
      <w:r>
        <w:rPr>
          <w:u w:val="single"/>
        </w:rPr>
        <w:t xml:space="preserve">Alain </w:t>
      </w:r>
      <w:proofErr w:type="spellStart"/>
      <w:proofErr w:type="gramStart"/>
      <w:r>
        <w:rPr>
          <w:u w:val="single"/>
        </w:rPr>
        <w:t>St.JOUST</w:t>
      </w:r>
      <w:proofErr w:type="spellEnd"/>
      <w:proofErr w:type="gramEnd"/>
      <w:r>
        <w:t xml:space="preserve">       </w:t>
      </w:r>
      <w:r w:rsidRPr="007E04EA">
        <w:t>(fl.1415)</w:t>
      </w:r>
    </w:p>
    <w:p w:rsidR="00943588" w:rsidRDefault="00943588" w:rsidP="008944F9">
      <w:pPr>
        <w:pStyle w:val="NoSpacing"/>
      </w:pPr>
    </w:p>
    <w:p w:rsidR="00943588" w:rsidRDefault="00943588" w:rsidP="008944F9">
      <w:pPr>
        <w:pStyle w:val="NoSpacing"/>
      </w:pPr>
    </w:p>
    <w:p w:rsidR="00943588" w:rsidRDefault="00943588" w:rsidP="008944F9">
      <w:pPr>
        <w:pStyle w:val="NoSpacing"/>
      </w:pPr>
      <w:r>
        <w:t xml:space="preserve">Son of Sir Alan </w:t>
      </w:r>
      <w:proofErr w:type="spellStart"/>
      <w:proofErr w:type="gramStart"/>
      <w:r>
        <w:t>St.Joust</w:t>
      </w:r>
      <w:proofErr w:type="spellEnd"/>
      <w:proofErr w:type="gramEnd"/>
      <w:r>
        <w:t>(q.v.)</w:t>
      </w:r>
    </w:p>
    <w:p w:rsidR="00943588" w:rsidRPr="007E04EA" w:rsidRDefault="00943588" w:rsidP="008944F9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21-365)</w:t>
      </w:r>
    </w:p>
    <w:p w:rsidR="008944F9" w:rsidRPr="007E04EA" w:rsidRDefault="008944F9" w:rsidP="008944F9">
      <w:pPr>
        <w:pStyle w:val="NoSpacing"/>
      </w:pPr>
    </w:p>
    <w:p w:rsidR="008944F9" w:rsidRDefault="008944F9" w:rsidP="008944F9">
      <w:pPr>
        <w:pStyle w:val="NoSpacing"/>
      </w:pPr>
    </w:p>
    <w:p w:rsidR="00943588" w:rsidRPr="007E04EA" w:rsidRDefault="00943588" w:rsidP="008944F9">
      <w:pPr>
        <w:pStyle w:val="NoSpacing"/>
      </w:pPr>
      <w:r>
        <w:t xml:space="preserve">      ca.</w:t>
      </w:r>
      <w:r>
        <w:tab/>
        <w:t>1395</w:t>
      </w:r>
      <w:r>
        <w:tab/>
        <w:t>He was born.  (ibid.)</w:t>
      </w:r>
    </w:p>
    <w:p w:rsidR="008944F9" w:rsidRPr="007E04EA" w:rsidRDefault="008944F9" w:rsidP="008944F9">
      <w:pPr>
        <w:pStyle w:val="NoSpacing"/>
      </w:pPr>
      <w:r w:rsidRPr="007E04EA">
        <w:tab/>
        <w:t>1415</w:t>
      </w:r>
      <w:r w:rsidRPr="007E04EA">
        <w:tab/>
        <w:t>He was on the expedition to France under the command of John Grey,</w:t>
      </w:r>
    </w:p>
    <w:p w:rsidR="008944F9" w:rsidRPr="007E04EA" w:rsidRDefault="008944F9" w:rsidP="008944F9">
      <w:pPr>
        <w:pStyle w:val="NoSpacing"/>
      </w:pPr>
      <w:r w:rsidRPr="007E04EA">
        <w:tab/>
      </w:r>
      <w:r w:rsidRPr="007E04EA">
        <w:tab/>
        <w:t>Lord Grey of Ruthin(q.v.).</w:t>
      </w:r>
    </w:p>
    <w:p w:rsidR="008944F9" w:rsidRPr="007E04EA" w:rsidRDefault="008944F9" w:rsidP="008944F9">
      <w:pPr>
        <w:pStyle w:val="NoSpacing"/>
      </w:pPr>
      <w:r w:rsidRPr="007E04EA">
        <w:tab/>
      </w:r>
      <w:r w:rsidRPr="007E04EA">
        <w:tab/>
        <w:t>(</w:t>
      </w:r>
      <w:hyperlink r:id="rId6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8944F9" w:rsidRPr="007E04EA" w:rsidRDefault="008944F9" w:rsidP="008944F9">
      <w:pPr>
        <w:pStyle w:val="NoSpacing"/>
      </w:pPr>
    </w:p>
    <w:p w:rsidR="008944F9" w:rsidRPr="007E04EA" w:rsidRDefault="008944F9" w:rsidP="008944F9">
      <w:pPr>
        <w:pStyle w:val="NoSpacing"/>
      </w:pPr>
    </w:p>
    <w:p w:rsidR="00E47068" w:rsidRDefault="008944F9" w:rsidP="008944F9">
      <w:pPr>
        <w:pStyle w:val="NoSpacing"/>
      </w:pPr>
      <w:r>
        <w:t>11 March 2014</w:t>
      </w:r>
    </w:p>
    <w:p w:rsidR="00943588" w:rsidRPr="00C009D8" w:rsidRDefault="00943588" w:rsidP="008944F9">
      <w:pPr>
        <w:pStyle w:val="NoSpacing"/>
      </w:pPr>
      <w:r>
        <w:t>23 April 2016</w:t>
      </w:r>
      <w:bookmarkStart w:id="0" w:name="_GoBack"/>
      <w:bookmarkEnd w:id="0"/>
    </w:p>
    <w:sectPr w:rsidR="0094358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4F9" w:rsidRDefault="008944F9" w:rsidP="00920DE3">
      <w:pPr>
        <w:spacing w:after="0" w:line="240" w:lineRule="auto"/>
      </w:pPr>
      <w:r>
        <w:separator/>
      </w:r>
    </w:p>
  </w:endnote>
  <w:endnote w:type="continuationSeparator" w:id="0">
    <w:p w:rsidR="008944F9" w:rsidRDefault="008944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4F9" w:rsidRDefault="008944F9" w:rsidP="00920DE3">
      <w:pPr>
        <w:spacing w:after="0" w:line="240" w:lineRule="auto"/>
      </w:pPr>
      <w:r>
        <w:separator/>
      </w:r>
    </w:p>
  </w:footnote>
  <w:footnote w:type="continuationSeparator" w:id="0">
    <w:p w:rsidR="008944F9" w:rsidRDefault="008944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4F9"/>
    <w:rsid w:val="00120749"/>
    <w:rsid w:val="00624CAE"/>
    <w:rsid w:val="008944F9"/>
    <w:rsid w:val="00920DE3"/>
    <w:rsid w:val="0094358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6A738"/>
  <w15:docId w15:val="{44A8E014-94EC-4357-84A7-71ADD5F8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944F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2014-03-15T21:53:00Z</dcterms:created>
  <dcterms:modified xsi:type="dcterms:W3CDTF">2016-04-23T18:53:00Z</dcterms:modified>
</cp:coreProperties>
</file>